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4252"/>
        <w:gridCol w:w="3828"/>
      </w:tblGrid>
      <w:tr w:rsidR="009C5551" w:rsidTr="7673C6CE" w14:paraId="1F031E34" w14:textId="77777777">
        <w:tc>
          <w:tcPr>
            <w:tcW w:w="1980" w:type="dxa"/>
            <w:tcMar/>
          </w:tcPr>
          <w:p w:rsidR="009C5551" w:rsidP="003403D4" w:rsidRDefault="009C5551" w14:paraId="6E92FC5C" w14:textId="577B771F">
            <w:pPr>
              <w:rPr>
                <w:b/>
                <w:color w:val="0069B4"/>
              </w:rPr>
            </w:pPr>
            <w:r w:rsidRPr="00C645A5">
              <w:rPr>
                <w:b/>
                <w:color w:val="0069B4"/>
              </w:rPr>
              <w:t>Straatnaam, plaats</w:t>
            </w:r>
          </w:p>
        </w:tc>
        <w:tc>
          <w:tcPr>
            <w:tcW w:w="8080" w:type="dxa"/>
            <w:gridSpan w:val="2"/>
            <w:tcMar/>
          </w:tcPr>
          <w:p w:rsidRPr="008E6681" w:rsidR="009C5551" w:rsidP="003403D4" w:rsidRDefault="00054573" w14:paraId="46AE125C" w14:textId="6A4F583A" w14:noSpellErr="1"/>
        </w:tc>
      </w:tr>
      <w:tr w:rsidR="009C5551" w:rsidTr="7673C6CE" w14:paraId="16B91E3B" w14:textId="77777777">
        <w:tc>
          <w:tcPr>
            <w:tcW w:w="1980" w:type="dxa"/>
            <w:tcMar/>
          </w:tcPr>
          <w:p w:rsidR="009C5551" w:rsidP="003403D4" w:rsidRDefault="009C5551" w14:paraId="55AA6F01" w14:textId="0B1A2EB3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Beschrijving</w:t>
            </w:r>
          </w:p>
        </w:tc>
        <w:tc>
          <w:tcPr>
            <w:tcW w:w="8080" w:type="dxa"/>
            <w:gridSpan w:val="2"/>
            <w:tcMar/>
          </w:tcPr>
          <w:p w:rsidRPr="008E6681" w:rsidR="009C5551" w:rsidP="003403D4" w:rsidRDefault="0071158E" w14:paraId="47E77D27" w14:noSpellErr="1" w14:textId="6838542C"/>
        </w:tc>
      </w:tr>
      <w:tr w:rsidRPr="002F7790" w:rsidR="009C5551" w:rsidTr="7673C6CE" w14:paraId="55955632" w14:textId="77777777">
        <w:tc>
          <w:tcPr>
            <w:tcW w:w="1980" w:type="dxa"/>
            <w:tcMar/>
          </w:tcPr>
          <w:p w:rsidRPr="002F7790" w:rsidR="009C5551" w:rsidP="003403D4" w:rsidRDefault="009C5551" w14:paraId="56C987D6" w14:textId="05A7FCAC">
            <w:pPr>
              <w:rPr>
                <w:i/>
                <w:iCs/>
                <w:color w:val="8EAADB" w:themeColor="accent1" w:themeTint="99"/>
              </w:rPr>
            </w:pPr>
            <w:r w:rsidRPr="002F7790">
              <w:rPr>
                <w:i/>
                <w:iCs/>
                <w:color w:val="8EAADB" w:themeColor="accent1" w:themeTint="99"/>
              </w:rPr>
              <w:t xml:space="preserve">Locatie </w:t>
            </w:r>
          </w:p>
        </w:tc>
        <w:tc>
          <w:tcPr>
            <w:tcW w:w="8080" w:type="dxa"/>
            <w:gridSpan w:val="2"/>
            <w:tcMar/>
          </w:tcPr>
          <w:p w:rsidRPr="002F7790" w:rsidR="009C5551" w:rsidP="003403D4" w:rsidRDefault="0071158E" w14:paraId="4D5BCB5C" w14:textId="71F813C3">
            <w:pPr>
              <w:rPr>
                <w:i/>
                <w:iCs/>
                <w:color w:val="8EAADB" w:themeColor="accent1" w:themeTint="99"/>
              </w:rPr>
            </w:pPr>
            <w:r>
              <w:rPr>
                <w:i/>
                <w:iCs/>
                <w:color w:val="8EAADB" w:themeColor="accent1" w:themeTint="99"/>
              </w:rPr>
              <w:t xml:space="preserve">Van de N35 tot </w:t>
            </w:r>
            <w:r w:rsidR="00E7608D">
              <w:rPr>
                <w:i/>
                <w:iCs/>
                <w:color w:val="8EAADB" w:themeColor="accent1" w:themeTint="99"/>
              </w:rPr>
              <w:t>Hogebroeksweg</w:t>
            </w:r>
          </w:p>
        </w:tc>
      </w:tr>
      <w:tr w:rsidR="003403D4" w:rsidTr="7673C6CE" w14:paraId="208B09FE" w14:textId="77777777">
        <w:tc>
          <w:tcPr>
            <w:tcW w:w="1980" w:type="dxa"/>
            <w:tcMar/>
          </w:tcPr>
          <w:p w:rsidR="003403D4" w:rsidP="003403D4" w:rsidRDefault="008E6681" w14:paraId="5D18AAD5" w14:textId="3D6FCDCA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Datum</w:t>
            </w:r>
          </w:p>
        </w:tc>
        <w:tc>
          <w:tcPr>
            <w:tcW w:w="4252" w:type="dxa"/>
            <w:tcMar/>
          </w:tcPr>
          <w:p w:rsidRPr="008E6681" w:rsidR="003403D4" w:rsidP="003403D4" w:rsidRDefault="0071158E" w14:paraId="165E9216" w14:noSpellErr="1" w14:textId="14CF7028"/>
        </w:tc>
        <w:tc>
          <w:tcPr>
            <w:tcW w:w="3828" w:type="dxa"/>
            <w:tcMar/>
          </w:tcPr>
          <w:p w:rsidRPr="008E6681" w:rsidR="003403D4" w:rsidP="003403D4" w:rsidRDefault="0071158E" w14:paraId="45170E43" w14:noSpellErr="1" w14:textId="102B4288"/>
        </w:tc>
      </w:tr>
      <w:tr w:rsidR="003403D4" w:rsidTr="7673C6CE" w14:paraId="3FC49330" w14:textId="77777777">
        <w:tc>
          <w:tcPr>
            <w:tcW w:w="1980" w:type="dxa"/>
            <w:tcMar/>
          </w:tcPr>
          <w:p w:rsidR="003403D4" w:rsidP="003403D4" w:rsidRDefault="008E6681" w14:paraId="110B0D19" w14:textId="11F30DF3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Tijdstip</w:t>
            </w:r>
          </w:p>
        </w:tc>
        <w:tc>
          <w:tcPr>
            <w:tcW w:w="4252" w:type="dxa"/>
            <w:tcMar/>
          </w:tcPr>
          <w:p w:rsidRPr="008E6681" w:rsidR="003403D4" w:rsidP="003403D4" w:rsidRDefault="0071158E" w14:paraId="700237EB" w14:textId="571849EA"/>
        </w:tc>
        <w:tc>
          <w:tcPr>
            <w:tcW w:w="3828" w:type="dxa"/>
            <w:tcMar/>
          </w:tcPr>
          <w:p w:rsidRPr="008E6681" w:rsidR="003403D4" w:rsidP="003403D4" w:rsidRDefault="0071158E" w14:paraId="20282949" w14:noSpellErr="1" w14:textId="6510898D"/>
        </w:tc>
      </w:tr>
      <w:tr w:rsidR="001055E9" w:rsidTr="7673C6CE" w14:paraId="4FBC09EF" w14:textId="77777777">
        <w:tc>
          <w:tcPr>
            <w:tcW w:w="10060" w:type="dxa"/>
            <w:gridSpan w:val="3"/>
            <w:tcMar/>
          </w:tcPr>
          <w:p w:rsidRPr="008E6681" w:rsidR="001055E9" w:rsidP="003403D4" w:rsidRDefault="001055E9" w14:paraId="3EC2BC3B" w14:textId="77777777"/>
        </w:tc>
      </w:tr>
      <w:tr w:rsidR="003403D4" w:rsidTr="7673C6CE" w14:paraId="17A92BF3" w14:textId="77777777">
        <w:tc>
          <w:tcPr>
            <w:tcW w:w="1980" w:type="dxa"/>
            <w:tcMar/>
          </w:tcPr>
          <w:p w:rsidR="003403D4" w:rsidP="003403D4" w:rsidRDefault="00D37F86" w14:paraId="7BD6023E" w14:textId="5E68C512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Omleiding nodig</w:t>
            </w:r>
          </w:p>
        </w:tc>
        <w:tc>
          <w:tcPr>
            <w:tcW w:w="4252" w:type="dxa"/>
            <w:tcMar/>
          </w:tcPr>
          <w:p w:rsidR="00AE463E" w:rsidP="003403D4" w:rsidRDefault="00AE463E" w14:paraId="02CDB7AD" w14:textId="290C23CB">
            <w:r w:rsidRPr="009D7C04">
              <w:rPr>
                <w:bCs/>
                <w:i/>
                <w:iCs/>
                <w:color w:val="0069B4"/>
                <w:szCs w:val="20"/>
              </w:rPr>
              <w:t>Vink aan indien van toepassing</w:t>
            </w:r>
          </w:p>
          <w:p w:rsidRPr="008E6681" w:rsidR="003403D4" w:rsidP="003403D4" w:rsidRDefault="007A2CC3" w14:paraId="5C20FE5B" w14:textId="34200D60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2023129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AE463E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992DF2">
              <w:rPr>
                <w:bCs/>
                <w:color w:val="auto"/>
                <w:szCs w:val="20"/>
              </w:rPr>
              <w:t>ja</w:t>
            </w:r>
            <w:proofErr w:type="gramEnd"/>
          </w:p>
        </w:tc>
        <w:tc>
          <w:tcPr>
            <w:tcW w:w="3828" w:type="dxa"/>
            <w:tcMar/>
          </w:tcPr>
          <w:p w:rsidR="00992DF2" w:rsidP="003403D4" w:rsidRDefault="00992DF2" w14:paraId="27845692" w14:textId="77777777">
            <w:pPr>
              <w:rPr>
                <w:rFonts w:ascii="MS Gothic" w:hAnsi="MS Gothic" w:eastAsia="MS Gothic"/>
                <w:bCs/>
                <w:color w:val="auto"/>
                <w:szCs w:val="20"/>
              </w:rPr>
            </w:pPr>
          </w:p>
          <w:p w:rsidRPr="008E6681" w:rsidR="003403D4" w:rsidP="003403D4" w:rsidRDefault="00AE463E" w14:paraId="78CAD062" w14:textId="251EBEA4">
            <w:r>
              <w:rPr>
                <w:rFonts w:ascii="MS Gothic" w:hAnsi="MS Gothic" w:eastAsia="MS Gothic"/>
                <w:bCs/>
                <w:color w:val="auto"/>
                <w:szCs w:val="20"/>
              </w:rPr>
              <w:t xml:space="preserve"> </w:t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229113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992DF2">
              <w:rPr>
                <w:bCs/>
                <w:color w:val="auto"/>
                <w:szCs w:val="20"/>
              </w:rPr>
              <w:t>nee</w:t>
            </w:r>
            <w:proofErr w:type="gramEnd"/>
          </w:p>
        </w:tc>
      </w:tr>
      <w:tr w:rsidR="001055E9" w:rsidTr="7673C6CE" w14:paraId="6506F77F" w14:textId="77777777">
        <w:tc>
          <w:tcPr>
            <w:tcW w:w="1980" w:type="dxa"/>
            <w:tcMar/>
          </w:tcPr>
          <w:p w:rsidR="001055E9" w:rsidP="003403D4" w:rsidRDefault="001055E9" w14:paraId="5007D5EE" w14:textId="030158D7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Advertentietekst</w:t>
            </w:r>
          </w:p>
        </w:tc>
        <w:tc>
          <w:tcPr>
            <w:tcW w:w="8080" w:type="dxa"/>
            <w:gridSpan w:val="2"/>
            <w:tcMar/>
          </w:tcPr>
          <w:p w:rsidRPr="00564F34" w:rsidR="0025291D" w:rsidP="0025291D" w:rsidRDefault="0025291D" w14:paraId="347C8301" w14:textId="77777777">
            <w:pPr>
              <w:rPr>
                <w:bCs/>
                <w:i/>
                <w:iCs/>
                <w:color w:val="0069B4"/>
                <w:szCs w:val="20"/>
              </w:rPr>
            </w:pPr>
            <w:r w:rsidRPr="00564F34">
              <w:rPr>
                <w:bCs/>
                <w:i/>
                <w:iCs/>
                <w:color w:val="0069B4"/>
                <w:szCs w:val="20"/>
              </w:rPr>
              <w:t>Voorbeeld:</w:t>
            </w:r>
          </w:p>
          <w:p w:rsidRPr="00564F34" w:rsidR="0025291D" w:rsidP="0025291D" w:rsidRDefault="0025291D" w14:paraId="583FA8C1" w14:textId="589ADCD0">
            <w:pPr>
              <w:rPr>
                <w:i/>
                <w:iCs/>
                <w:color w:val="8EAADB" w:themeColor="accent1" w:themeTint="99"/>
              </w:rPr>
            </w:pPr>
            <w:r w:rsidRPr="00564F34">
              <w:rPr>
                <w:i/>
                <w:iCs/>
                <w:color w:val="8EAADB" w:themeColor="accent1" w:themeTint="99"/>
              </w:rPr>
              <w:t xml:space="preserve">In verband met </w:t>
            </w:r>
            <w:r w:rsidR="00706E12">
              <w:rPr>
                <w:i/>
                <w:iCs/>
                <w:color w:val="8EAADB" w:themeColor="accent1" w:themeTint="99"/>
              </w:rPr>
              <w:t xml:space="preserve">Snoei </w:t>
            </w:r>
            <w:r w:rsidRPr="00564F34">
              <w:rPr>
                <w:i/>
                <w:iCs/>
                <w:color w:val="8EAADB" w:themeColor="accent1" w:themeTint="99"/>
              </w:rPr>
              <w:t xml:space="preserve">werkzaamheden </w:t>
            </w:r>
            <w:r w:rsidR="00706E12">
              <w:rPr>
                <w:i/>
                <w:iCs/>
                <w:color w:val="8EAADB" w:themeColor="accent1" w:themeTint="99"/>
              </w:rPr>
              <w:t xml:space="preserve">aan gemeentelijke bomen </w:t>
            </w:r>
            <w:proofErr w:type="spellStart"/>
            <w:proofErr w:type="gramStart"/>
            <w:r w:rsidR="00706E12">
              <w:rPr>
                <w:i/>
                <w:iCs/>
                <w:color w:val="8EAADB" w:themeColor="accent1" w:themeTint="99"/>
              </w:rPr>
              <w:t>bomen</w:t>
            </w:r>
            <w:proofErr w:type="spellEnd"/>
            <w:r w:rsidR="00706E12">
              <w:rPr>
                <w:i/>
                <w:iCs/>
                <w:color w:val="8EAADB" w:themeColor="accent1" w:themeTint="99"/>
              </w:rPr>
              <w:t xml:space="preserve"> ,</w:t>
            </w:r>
            <w:proofErr w:type="gramEnd"/>
            <w:r w:rsidR="00706E12">
              <w:rPr>
                <w:i/>
                <w:iCs/>
                <w:color w:val="8EAADB" w:themeColor="accent1" w:themeTint="99"/>
              </w:rPr>
              <w:t xml:space="preserve"> </w:t>
            </w:r>
            <w:r w:rsidRPr="00564F34">
              <w:rPr>
                <w:i/>
                <w:iCs/>
                <w:color w:val="8EAADB" w:themeColor="accent1" w:themeTint="99"/>
              </w:rPr>
              <w:t xml:space="preserve">is de </w:t>
            </w:r>
            <w:r w:rsidR="00706E12">
              <w:rPr>
                <w:i/>
                <w:iCs/>
                <w:color w:val="8EAADB" w:themeColor="accent1" w:themeTint="99"/>
              </w:rPr>
              <w:t xml:space="preserve">Berkendijk Heino, </w:t>
            </w:r>
            <w:r w:rsidRPr="00564F34">
              <w:rPr>
                <w:i/>
                <w:iCs/>
                <w:color w:val="8EAADB" w:themeColor="accent1" w:themeTint="99"/>
              </w:rPr>
              <w:t xml:space="preserve">tussen </w:t>
            </w:r>
            <w:r w:rsidR="00706E12">
              <w:rPr>
                <w:i/>
                <w:iCs/>
                <w:color w:val="8EAADB" w:themeColor="accent1" w:themeTint="99"/>
              </w:rPr>
              <w:t xml:space="preserve">N 35 </w:t>
            </w:r>
            <w:r w:rsidRPr="00564F34">
              <w:rPr>
                <w:i/>
                <w:iCs/>
                <w:color w:val="8EAADB" w:themeColor="accent1" w:themeTint="99"/>
              </w:rPr>
              <w:t xml:space="preserve">en de </w:t>
            </w:r>
            <w:r w:rsidR="00E7608D">
              <w:rPr>
                <w:i/>
                <w:iCs/>
                <w:color w:val="8EAADB" w:themeColor="accent1" w:themeTint="99"/>
              </w:rPr>
              <w:t xml:space="preserve">Hoge Broeksweg </w:t>
            </w:r>
            <w:r w:rsidR="00706E12">
              <w:rPr>
                <w:i/>
                <w:iCs/>
                <w:color w:val="8EAADB" w:themeColor="accent1" w:themeTint="99"/>
              </w:rPr>
              <w:t xml:space="preserve"> </w:t>
            </w:r>
            <w:proofErr w:type="spellStart"/>
            <w:r w:rsidR="00706E12">
              <w:rPr>
                <w:i/>
                <w:iCs/>
                <w:color w:val="8EAADB" w:themeColor="accent1" w:themeTint="99"/>
              </w:rPr>
              <w:t>Lemelerveld.</w:t>
            </w:r>
            <w:r w:rsidRPr="00564F34">
              <w:rPr>
                <w:i/>
                <w:iCs/>
                <w:color w:val="8EAADB" w:themeColor="accent1" w:themeTint="99"/>
              </w:rPr>
              <w:t>van</w:t>
            </w:r>
            <w:proofErr w:type="spellEnd"/>
            <w:r w:rsidRPr="00564F34">
              <w:rPr>
                <w:i/>
                <w:iCs/>
                <w:color w:val="8EAADB" w:themeColor="accent1" w:themeTint="99"/>
              </w:rPr>
              <w:t xml:space="preserve"> (</w:t>
            </w:r>
            <w:r w:rsidR="00706E12">
              <w:rPr>
                <w:i/>
                <w:iCs/>
                <w:color w:val="8EAADB" w:themeColor="accent1" w:themeTint="99"/>
              </w:rPr>
              <w:t xml:space="preserve"> 5-9-2022 om 7.45 tot 14-9-2022)</w:t>
            </w:r>
            <w:r w:rsidRPr="00564F34">
              <w:rPr>
                <w:i/>
                <w:iCs/>
                <w:color w:val="8EAADB" w:themeColor="accent1" w:themeTint="99"/>
              </w:rPr>
              <w:t xml:space="preserve"> afgesloten voor doorgaand verkeer.</w:t>
            </w:r>
          </w:p>
          <w:p w:rsidRPr="00564F34" w:rsidR="00BC3964" w:rsidP="003403D4" w:rsidRDefault="00BC3964" w14:paraId="556A6D0B" w14:textId="77777777">
            <w:pPr>
              <w:rPr>
                <w:i/>
                <w:iCs/>
                <w:color w:val="8EAADB" w:themeColor="accent1" w:themeTint="99"/>
              </w:rPr>
            </w:pPr>
          </w:p>
          <w:p w:rsidRPr="00BB1004" w:rsidR="00BC3964" w:rsidP="003403D4" w:rsidRDefault="00BC3964" w14:paraId="37AC38AC" w14:textId="70F72C46"/>
        </w:tc>
      </w:tr>
      <w:tr w:rsidR="001055E9" w:rsidTr="7673C6CE" w14:paraId="254A9908" w14:textId="77777777">
        <w:trPr>
          <w:cantSplit/>
          <w:trHeight w:val="4536"/>
        </w:trPr>
        <w:tc>
          <w:tcPr>
            <w:tcW w:w="1980" w:type="dxa"/>
            <w:tcMar/>
          </w:tcPr>
          <w:p w:rsidR="001055E9" w:rsidP="003403D4" w:rsidRDefault="00CF2394" w14:paraId="0F3C2247" w14:textId="1B84EA7F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Plattegrond</w:t>
            </w:r>
          </w:p>
        </w:tc>
        <w:tc>
          <w:tcPr>
            <w:tcW w:w="8080" w:type="dxa"/>
            <w:gridSpan w:val="2"/>
            <w:tcMar/>
          </w:tcPr>
          <w:p w:rsidRPr="00564F34" w:rsidR="001055E9" w:rsidP="003403D4" w:rsidRDefault="00BC3964" w14:paraId="01B291DC" w14:textId="443DC92E">
            <w:pPr>
              <w:rPr>
                <w:bCs/>
                <w:i/>
                <w:iCs/>
                <w:color w:val="0069B4"/>
                <w:szCs w:val="20"/>
              </w:rPr>
            </w:pPr>
            <w:r w:rsidRPr="00564F34">
              <w:rPr>
                <w:bCs/>
                <w:i/>
                <w:iCs/>
                <w:color w:val="0069B4"/>
                <w:szCs w:val="20"/>
              </w:rPr>
              <w:t xml:space="preserve">Voeg </w:t>
            </w:r>
            <w:r w:rsidRPr="00564F34" w:rsidR="00B72420">
              <w:rPr>
                <w:bCs/>
                <w:i/>
                <w:iCs/>
                <w:color w:val="0069B4"/>
                <w:szCs w:val="20"/>
              </w:rPr>
              <w:t xml:space="preserve">een tekening toe (met </w:t>
            </w:r>
            <w:proofErr w:type="spellStart"/>
            <w:r w:rsidRPr="00564F34" w:rsidR="00B72420">
              <w:rPr>
                <w:bCs/>
                <w:i/>
                <w:iCs/>
                <w:color w:val="0069B4"/>
                <w:szCs w:val="20"/>
              </w:rPr>
              <w:t>omleindingsroute</w:t>
            </w:r>
            <w:proofErr w:type="spellEnd"/>
            <w:r w:rsidRPr="00564F34" w:rsidR="00B72420">
              <w:rPr>
                <w:bCs/>
                <w:i/>
                <w:iCs/>
                <w:color w:val="0069B4"/>
                <w:szCs w:val="20"/>
              </w:rPr>
              <w:t>)</w:t>
            </w:r>
          </w:p>
          <w:p w:rsidRPr="008E6681" w:rsidR="00CF2394" w:rsidP="003403D4" w:rsidRDefault="00CF2394" w14:paraId="10FBC1E8" w14:textId="1EF45CC7"/>
        </w:tc>
      </w:tr>
    </w:tbl>
    <w:p w:rsidRPr="003403D4" w:rsidR="00FE66C3" w:rsidP="003403D4" w:rsidRDefault="00FE66C3" w14:paraId="76E40FF7" w14:textId="75C3D9A3">
      <w:pPr>
        <w:rPr>
          <w:b/>
          <w:color w:val="0069B4"/>
        </w:rPr>
      </w:pPr>
    </w:p>
    <w:p w:rsidR="00C912C5" w:rsidRDefault="00C912C5" w14:paraId="261458E1" w14:textId="5299522B">
      <w:pPr>
        <w:spacing w:line="240" w:lineRule="auto"/>
      </w:pPr>
      <w:r>
        <w:br w:type="page"/>
      </w:r>
    </w:p>
    <w:tbl>
      <w:tblPr>
        <w:tblStyle w:val="Tabel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blBorders>
        <w:tblLook w:val="04A0" w:firstRow="1" w:lastRow="0" w:firstColumn="1" w:lastColumn="0" w:noHBand="0" w:noVBand="1"/>
      </w:tblPr>
      <w:tblGrid>
        <w:gridCol w:w="1980"/>
        <w:gridCol w:w="4252"/>
        <w:gridCol w:w="3828"/>
      </w:tblGrid>
      <w:tr w:rsidR="00055CEB" w:rsidTr="7673C6CE" w14:paraId="24A0F8EA" w14:textId="77777777">
        <w:tc>
          <w:tcPr>
            <w:tcW w:w="1980" w:type="dxa"/>
            <w:tcMar/>
          </w:tcPr>
          <w:p w:rsidR="00055CEB" w:rsidP="002E7906" w:rsidRDefault="00055CEB" w14:paraId="4B681365" w14:textId="77777777">
            <w:pPr>
              <w:rPr>
                <w:b/>
                <w:color w:val="0069B4"/>
              </w:rPr>
            </w:pPr>
          </w:p>
        </w:tc>
        <w:tc>
          <w:tcPr>
            <w:tcW w:w="8080" w:type="dxa"/>
            <w:gridSpan w:val="2"/>
            <w:tcMar/>
          </w:tcPr>
          <w:p w:rsidR="00055CEB" w:rsidP="00C912C5" w:rsidRDefault="00055CEB" w14:paraId="56B62471" w14:textId="5A5A2EAF">
            <w:pPr>
              <w:rPr>
                <w:rFonts w:ascii="MS Gothic" w:hAnsi="MS Gothic" w:eastAsia="MS Gothic"/>
                <w:bCs/>
                <w:color w:val="auto"/>
                <w:szCs w:val="20"/>
              </w:rPr>
            </w:pPr>
            <w:r w:rsidRPr="009D7C04">
              <w:rPr>
                <w:bCs/>
                <w:i/>
                <w:iCs/>
                <w:color w:val="0069B4"/>
                <w:szCs w:val="20"/>
              </w:rPr>
              <w:t>Vink aan indien van toepassing</w:t>
            </w:r>
          </w:p>
        </w:tc>
      </w:tr>
      <w:tr w:rsidR="00C912C5" w:rsidTr="7673C6CE" w14:paraId="0212755D" w14:textId="77777777">
        <w:tc>
          <w:tcPr>
            <w:tcW w:w="1980" w:type="dxa"/>
            <w:tcMar/>
          </w:tcPr>
          <w:p w:rsidR="00C912C5" w:rsidP="002E7906" w:rsidRDefault="005A1D57" w14:paraId="3384FA46" w14:textId="6DA37986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Gevolgen voor verkeer</w:t>
            </w:r>
          </w:p>
        </w:tc>
        <w:tc>
          <w:tcPr>
            <w:tcW w:w="4252" w:type="dxa"/>
            <w:tcMar/>
          </w:tcPr>
          <w:p w:rsidRPr="009D7C04" w:rsidR="00C912C5" w:rsidP="00C912C5" w:rsidRDefault="007A2CC3" w14:paraId="1D5E46D6" w14:textId="47FD6568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17964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5A1D57">
              <w:rPr>
                <w:bCs/>
                <w:color w:val="auto"/>
                <w:szCs w:val="20"/>
              </w:rPr>
              <w:t>Beperking langzaam verkeer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67340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C912C5">
              <w:rPr>
                <w:bCs/>
                <w:color w:val="auto"/>
                <w:szCs w:val="20"/>
              </w:rPr>
              <w:t xml:space="preserve"> </w:t>
            </w:r>
            <w:r w:rsidR="005A1D57">
              <w:rPr>
                <w:bCs/>
                <w:color w:val="auto"/>
                <w:szCs w:val="20"/>
              </w:rPr>
              <w:t>Weg dicht in één richting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44315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5A1D57">
              <w:rPr>
                <w:bCs/>
                <w:color w:val="auto"/>
                <w:szCs w:val="20"/>
              </w:rPr>
              <w:t>Weg dicht in beide richtingen</w:t>
            </w:r>
          </w:p>
          <w:p w:rsidRPr="008E6681" w:rsidR="00C912C5" w:rsidP="002E7906" w:rsidRDefault="007A2CC3" w14:paraId="0F822394" w14:textId="301E9311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66604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A6521D">
              <w:rPr>
                <w:bCs/>
                <w:color w:val="auto"/>
                <w:szCs w:val="20"/>
              </w:rPr>
              <w:t>Verminderd aantal rijstroken beschikbaar</w:t>
            </w:r>
          </w:p>
        </w:tc>
        <w:tc>
          <w:tcPr>
            <w:tcW w:w="3828" w:type="dxa"/>
            <w:tcMar/>
          </w:tcPr>
          <w:p w:rsidRPr="009D7C04" w:rsidR="00C912C5" w:rsidP="00C912C5" w:rsidRDefault="007A2CC3" w14:paraId="41DACD4B" w14:textId="71E49B90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985999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A6521D">
              <w:rPr>
                <w:bCs/>
                <w:color w:val="auto"/>
                <w:szCs w:val="20"/>
              </w:rPr>
              <w:t>Snelheidsbeperking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208601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C912C5">
              <w:rPr>
                <w:bCs/>
                <w:color w:val="auto"/>
                <w:szCs w:val="20"/>
              </w:rPr>
              <w:t xml:space="preserve"> </w:t>
            </w:r>
            <w:r w:rsidR="00A6521D">
              <w:rPr>
                <w:bCs/>
                <w:color w:val="auto"/>
                <w:szCs w:val="20"/>
              </w:rPr>
              <w:t>Werkzaamheden op kruising/rotonde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447222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5D3F0B">
              <w:rPr>
                <w:bCs/>
                <w:color w:val="auto"/>
                <w:szCs w:val="20"/>
              </w:rPr>
              <w:t>Geen</w:t>
            </w:r>
          </w:p>
          <w:p w:rsidRPr="00C912C5" w:rsidR="00C912C5" w:rsidP="002E7906" w:rsidRDefault="007A2CC3" w14:paraId="0E9B9792" w14:textId="304B1B23">
            <w:pPr>
              <w:rPr>
                <w:b/>
                <w:bCs/>
              </w:rPr>
            </w:pP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89096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5D3F0B">
              <w:rPr>
                <w:bCs/>
                <w:color w:val="auto"/>
                <w:szCs w:val="20"/>
              </w:rPr>
              <w:t>Anders</w:t>
            </w:r>
          </w:p>
        </w:tc>
      </w:tr>
      <w:tr w:rsidR="00055CEB" w:rsidTr="7673C6CE" w14:paraId="57338C9E" w14:textId="77777777">
        <w:tc>
          <w:tcPr>
            <w:tcW w:w="1980" w:type="dxa"/>
            <w:tcMar/>
          </w:tcPr>
          <w:p w:rsidR="00055CEB" w:rsidP="002E7906" w:rsidRDefault="00055CEB" w14:paraId="192D228A" w14:textId="37577B4D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Hinderklasse</w:t>
            </w:r>
          </w:p>
        </w:tc>
        <w:tc>
          <w:tcPr>
            <w:tcW w:w="8080" w:type="dxa"/>
            <w:gridSpan w:val="2"/>
            <w:tcMar/>
          </w:tcPr>
          <w:p w:rsidRPr="009D7C04" w:rsidR="00055CEB" w:rsidP="00C912C5" w:rsidRDefault="007A2CC3" w14:paraId="6C830715" w14:textId="3A517931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6746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EB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055CEB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055CEB">
              <w:rPr>
                <w:bCs/>
                <w:color w:val="auto"/>
                <w:szCs w:val="20"/>
              </w:rPr>
              <w:t>geen</w:t>
            </w:r>
            <w:proofErr w:type="gramEnd"/>
            <w:r w:rsidR="00055CEB">
              <w:rPr>
                <w:bCs/>
                <w:color w:val="auto"/>
                <w:szCs w:val="20"/>
              </w:rPr>
              <w:t xml:space="preserve"> hinder (geen vertraging)</w:t>
            </w:r>
            <w:r w:rsidRPr="009D7C04" w:rsidR="00055CEB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50354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EB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055CEB">
              <w:rPr>
                <w:bCs/>
                <w:color w:val="auto"/>
                <w:szCs w:val="20"/>
              </w:rPr>
              <w:t xml:space="preserve"> kleine hinder (&lt; 5 min. vertraging)</w:t>
            </w:r>
            <w:r w:rsidRPr="009D7C04" w:rsidR="00055CEB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978539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08D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055CEB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beperkte hinder (5-10 min. vertraging)</w:t>
            </w:r>
          </w:p>
          <w:p w:rsidRPr="008E6681" w:rsidR="00055CEB" w:rsidP="002E7906" w:rsidRDefault="007A2CC3" w14:paraId="62B50FFF" w14:textId="6AED1724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732614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08D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055CEB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055CEB">
              <w:rPr>
                <w:bCs/>
                <w:color w:val="auto"/>
                <w:szCs w:val="20"/>
              </w:rPr>
              <w:t>grote</w:t>
            </w:r>
            <w:proofErr w:type="gramEnd"/>
            <w:r w:rsidR="00055CEB">
              <w:rPr>
                <w:bCs/>
                <w:color w:val="auto"/>
                <w:szCs w:val="20"/>
              </w:rPr>
              <w:t xml:space="preserve"> hinder (10-30 min. vertraging)</w:t>
            </w:r>
            <w:r w:rsidRPr="009D7C04" w:rsidR="00055CEB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38562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D7C04" w:rsidR="00055CEB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055CEB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zeer grote hinder (&gt; 30 min. vertraging)</w:t>
            </w:r>
          </w:p>
        </w:tc>
      </w:tr>
      <w:tr w:rsidR="00C912C5" w:rsidTr="7673C6CE" w14:paraId="650F053F" w14:textId="77777777">
        <w:tc>
          <w:tcPr>
            <w:tcW w:w="1980" w:type="dxa"/>
            <w:tcMar/>
          </w:tcPr>
          <w:p w:rsidR="00C912C5" w:rsidP="002E7906" w:rsidRDefault="00055CEB" w14:paraId="12B2D566" w14:textId="3AACCF73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Indien afgesloten voor:</w:t>
            </w:r>
          </w:p>
        </w:tc>
        <w:tc>
          <w:tcPr>
            <w:tcW w:w="4252" w:type="dxa"/>
            <w:tcMar/>
          </w:tcPr>
          <w:p w:rsidRPr="009D7C04" w:rsidR="00C912C5" w:rsidP="00C912C5" w:rsidRDefault="007A2CC3" w14:paraId="7B3E3840" w14:textId="549E455D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46839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Auto/Motor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04078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C912C5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Vrachtwagen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795756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Agrarisch voertuig</w:t>
            </w:r>
          </w:p>
          <w:p w:rsidR="00C912C5" w:rsidP="002E7906" w:rsidRDefault="007A2CC3" w14:paraId="71B15A61" w14:textId="14F55034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8943183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055CEB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Alle weggebruikers</w:t>
            </w:r>
          </w:p>
        </w:tc>
        <w:tc>
          <w:tcPr>
            <w:tcW w:w="3828" w:type="dxa"/>
            <w:tcMar/>
          </w:tcPr>
          <w:p w:rsidRPr="009D7C04" w:rsidR="00C912C5" w:rsidP="00C912C5" w:rsidRDefault="007A2CC3" w14:paraId="27ADDF46" w14:textId="72CA9D8B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973180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055CEB">
              <w:rPr>
                <w:bCs/>
                <w:color w:val="auto"/>
                <w:szCs w:val="20"/>
              </w:rPr>
              <w:t>Voet</w:t>
            </w:r>
            <w:r w:rsidR="00CC19DC">
              <w:rPr>
                <w:bCs/>
                <w:color w:val="auto"/>
                <w:szCs w:val="20"/>
              </w:rPr>
              <w:t>ganger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7583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="00C912C5">
              <w:rPr>
                <w:bCs/>
                <w:color w:val="auto"/>
                <w:szCs w:val="20"/>
              </w:rPr>
              <w:t xml:space="preserve"> </w:t>
            </w:r>
            <w:r w:rsidR="00CC19DC">
              <w:rPr>
                <w:bCs/>
                <w:color w:val="auto"/>
                <w:szCs w:val="20"/>
              </w:rPr>
              <w:t>Brommer</w:t>
            </w:r>
            <w:r w:rsidRPr="009D7C04" w:rsidR="00C912C5">
              <w:rPr>
                <w:bCs/>
                <w:color w:val="auto"/>
                <w:szCs w:val="20"/>
              </w:rPr>
              <w:br/>
            </w:r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327744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12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r w:rsidR="00CC19DC">
              <w:rPr>
                <w:bCs/>
                <w:color w:val="auto"/>
                <w:szCs w:val="20"/>
              </w:rPr>
              <w:t>(snor)Fiets</w:t>
            </w:r>
          </w:p>
          <w:p w:rsidRPr="008E6681" w:rsidR="00C912C5" w:rsidP="002E7906" w:rsidRDefault="00C912C5" w14:paraId="3BE54183" w14:textId="77777777"/>
        </w:tc>
      </w:tr>
      <w:tr w:rsidR="00C912C5" w:rsidTr="7673C6CE" w14:paraId="42140596" w14:textId="77777777">
        <w:tc>
          <w:tcPr>
            <w:tcW w:w="1980" w:type="dxa"/>
            <w:tcMar/>
          </w:tcPr>
          <w:p w:rsidR="00C912C5" w:rsidP="002E7906" w:rsidRDefault="00CC19DC" w14:paraId="5ED79FBE" w14:textId="2912E10E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Doorgang voor hulpdiensten</w:t>
            </w:r>
          </w:p>
        </w:tc>
        <w:tc>
          <w:tcPr>
            <w:tcW w:w="4252" w:type="dxa"/>
            <w:tcMar/>
          </w:tcPr>
          <w:p w:rsidR="00C912C5" w:rsidP="002E7906" w:rsidRDefault="007A2CC3" w14:paraId="111822C1" w14:textId="529E7F36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1464494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08D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C912C5">
              <w:rPr>
                <w:bCs/>
                <w:color w:val="auto"/>
                <w:szCs w:val="20"/>
              </w:rPr>
              <w:t>ja</w:t>
            </w:r>
            <w:proofErr w:type="gramEnd"/>
          </w:p>
        </w:tc>
        <w:tc>
          <w:tcPr>
            <w:tcW w:w="3828" w:type="dxa"/>
            <w:tcMar/>
          </w:tcPr>
          <w:p w:rsidRPr="008E6681" w:rsidR="00C912C5" w:rsidP="00C912C5" w:rsidRDefault="007A2CC3" w14:paraId="65F9FAB6" w14:textId="792DC5EA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42693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C912C5">
              <w:rPr>
                <w:bCs/>
                <w:color w:val="auto"/>
                <w:szCs w:val="20"/>
              </w:rPr>
              <w:t>nee</w:t>
            </w:r>
            <w:proofErr w:type="gramEnd"/>
          </w:p>
        </w:tc>
      </w:tr>
      <w:tr w:rsidR="00C912C5" w:rsidTr="7673C6CE" w14:paraId="162AAAAB" w14:textId="77777777">
        <w:tc>
          <w:tcPr>
            <w:tcW w:w="1980" w:type="dxa"/>
            <w:tcMar/>
          </w:tcPr>
          <w:p w:rsidR="00C912C5" w:rsidP="002E7906" w:rsidRDefault="00CC19DC" w14:paraId="5833CF25" w14:textId="0AEC126B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Doorgang voor Openbaar vervoer</w:t>
            </w:r>
          </w:p>
        </w:tc>
        <w:tc>
          <w:tcPr>
            <w:tcW w:w="4252" w:type="dxa"/>
            <w:tcMar/>
          </w:tcPr>
          <w:p w:rsidR="00C912C5" w:rsidP="002E7906" w:rsidRDefault="007A2CC3" w14:paraId="569E9090" w14:textId="77777777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1003930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12C5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☐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C912C5">
              <w:rPr>
                <w:bCs/>
                <w:color w:val="auto"/>
                <w:szCs w:val="20"/>
              </w:rPr>
              <w:t>ja</w:t>
            </w:r>
            <w:proofErr w:type="gramEnd"/>
          </w:p>
        </w:tc>
        <w:tc>
          <w:tcPr>
            <w:tcW w:w="3828" w:type="dxa"/>
            <w:tcMar/>
          </w:tcPr>
          <w:p w:rsidRPr="008E6681" w:rsidR="00C912C5" w:rsidP="002E7906" w:rsidRDefault="007A2CC3" w14:paraId="1C1CC127" w14:textId="30EB3BB8">
            <w:sdt>
              <w:sdtPr>
                <w:rPr>
                  <w:rFonts w:ascii="MS Gothic" w:hAnsi="MS Gothic" w:eastAsia="MS Gothic"/>
                  <w:bCs/>
                  <w:color w:val="auto"/>
                  <w:szCs w:val="20"/>
                </w:rPr>
                <w:id w:val="-20687920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608D">
                  <w:rPr>
                    <w:rFonts w:hint="eastAsia" w:ascii="MS Gothic" w:hAnsi="MS Gothic" w:eastAsia="MS Gothic"/>
                    <w:bCs/>
                    <w:color w:val="auto"/>
                    <w:szCs w:val="20"/>
                  </w:rPr>
                  <w:t>☒</w:t>
                </w:r>
              </w:sdtContent>
            </w:sdt>
            <w:r w:rsidRPr="009D7C04" w:rsidR="00C912C5">
              <w:rPr>
                <w:bCs/>
                <w:color w:val="auto"/>
                <w:szCs w:val="20"/>
              </w:rPr>
              <w:t xml:space="preserve"> </w:t>
            </w:r>
            <w:proofErr w:type="gramStart"/>
            <w:r w:rsidR="00C912C5">
              <w:rPr>
                <w:bCs/>
                <w:color w:val="auto"/>
                <w:szCs w:val="20"/>
              </w:rPr>
              <w:t>nee</w:t>
            </w:r>
            <w:proofErr w:type="gramEnd"/>
          </w:p>
        </w:tc>
      </w:tr>
      <w:tr w:rsidR="00C912C5" w:rsidTr="7673C6CE" w14:paraId="511CCE37" w14:textId="77777777">
        <w:tc>
          <w:tcPr>
            <w:tcW w:w="1980" w:type="dxa"/>
            <w:tcMar/>
          </w:tcPr>
          <w:p w:rsidR="00C912C5" w:rsidP="002E7906" w:rsidRDefault="00942CBD" w14:paraId="7F9D5C74" w14:textId="16337642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Eventueel link naar webpagina</w:t>
            </w:r>
          </w:p>
        </w:tc>
        <w:tc>
          <w:tcPr>
            <w:tcW w:w="4252" w:type="dxa"/>
            <w:tcMar/>
          </w:tcPr>
          <w:p w:rsidR="00C912C5" w:rsidP="002E7906" w:rsidRDefault="00C912C5" w14:paraId="52F0D4F0" w14:textId="77777777"/>
        </w:tc>
        <w:tc>
          <w:tcPr>
            <w:tcW w:w="3828" w:type="dxa"/>
            <w:tcMar/>
          </w:tcPr>
          <w:p w:rsidRPr="008E6681" w:rsidR="00C912C5" w:rsidP="002E7906" w:rsidRDefault="00C912C5" w14:paraId="7C25CC55" w14:textId="77777777"/>
        </w:tc>
      </w:tr>
      <w:tr w:rsidR="00564F34" w:rsidTr="7673C6CE" w14:paraId="6AFBD654" w14:textId="77777777">
        <w:tc>
          <w:tcPr>
            <w:tcW w:w="10060" w:type="dxa"/>
            <w:gridSpan w:val="3"/>
            <w:tcMar/>
          </w:tcPr>
          <w:p w:rsidRPr="008E6681" w:rsidR="00564F34" w:rsidP="002E7906" w:rsidRDefault="00564F34" w14:paraId="49DAD3CA" w14:textId="77777777"/>
        </w:tc>
      </w:tr>
      <w:tr w:rsidR="00942CBD" w:rsidTr="7673C6CE" w14:paraId="19741D0C" w14:textId="77777777">
        <w:tc>
          <w:tcPr>
            <w:tcW w:w="1980" w:type="dxa"/>
            <w:tcMar/>
          </w:tcPr>
          <w:p w:rsidR="00942CBD" w:rsidP="002E7906" w:rsidRDefault="00942CBD" w14:paraId="45837107" w14:textId="192402BB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 xml:space="preserve">Contact voor </w:t>
            </w:r>
            <w:r w:rsidR="00494191">
              <w:rPr>
                <w:b/>
                <w:color w:val="0069B4"/>
              </w:rPr>
              <w:t>publiek</w:t>
            </w:r>
          </w:p>
        </w:tc>
        <w:tc>
          <w:tcPr>
            <w:tcW w:w="4252" w:type="dxa"/>
            <w:tcMar/>
          </w:tcPr>
          <w:p w:rsidR="00494191" w:rsidP="002E7906" w:rsidRDefault="00494191" w14:paraId="5E93FCD2" w14:noSpellErr="1" w14:textId="153A2865"/>
        </w:tc>
        <w:tc>
          <w:tcPr>
            <w:tcW w:w="3828" w:type="dxa"/>
            <w:tcMar/>
          </w:tcPr>
          <w:p w:rsidRPr="008E6681" w:rsidR="00942CBD" w:rsidP="002E7906" w:rsidRDefault="00942CBD" w14:paraId="6E56F7FA" w14:textId="77777777"/>
        </w:tc>
      </w:tr>
      <w:tr w:rsidR="00942CBD" w:rsidTr="7673C6CE" w14:paraId="12FBA9E6" w14:textId="77777777">
        <w:tc>
          <w:tcPr>
            <w:tcW w:w="1980" w:type="dxa"/>
            <w:tcMar/>
          </w:tcPr>
          <w:p w:rsidR="00942CBD" w:rsidP="002E7906" w:rsidRDefault="00494191" w14:paraId="77DA3B50" w14:textId="43EE5BCF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Contact voor wegbeheerders</w:t>
            </w:r>
          </w:p>
        </w:tc>
        <w:tc>
          <w:tcPr>
            <w:tcW w:w="4252" w:type="dxa"/>
            <w:tcMar/>
          </w:tcPr>
          <w:p w:rsidR="00E7608D" w:rsidP="002E7906" w:rsidRDefault="00B866BC" w14:paraId="6106E37C" w14:textId="643AF4B8">
            <w:r w:rsidR="1DA4C06C">
              <w:rPr/>
              <w:t>Naam projectleide</w:t>
            </w:r>
            <w:r w:rsidR="00E7608D">
              <w:rPr/>
              <w:t>r</w:t>
            </w:r>
          </w:p>
          <w:p w:rsidR="00F65D2E" w:rsidP="002E7906" w:rsidRDefault="00F65D2E" w14:paraId="0A2257F6" w14:textId="42EBBADD"/>
        </w:tc>
        <w:tc>
          <w:tcPr>
            <w:tcW w:w="3828" w:type="dxa"/>
            <w:tcMar/>
          </w:tcPr>
          <w:p w:rsidR="00942CBD" w:rsidP="002E7906" w:rsidRDefault="00F65D2E" w14:paraId="46D640A5" w14:textId="17E78826">
            <w:r>
              <w:t>T</w:t>
            </w:r>
            <w:r w:rsidR="00B866BC">
              <w:t>elefoonnummer</w:t>
            </w:r>
          </w:p>
          <w:p w:rsidRPr="008E6681" w:rsidR="00F65D2E" w:rsidP="002E7906" w:rsidRDefault="00E7608D" w14:paraId="6295416C" w14:noSpellErr="1" w14:textId="0E34BACE"/>
        </w:tc>
      </w:tr>
      <w:tr w:rsidR="00942CBD" w:rsidTr="7673C6CE" w14:paraId="6E04C8AB" w14:textId="77777777">
        <w:tc>
          <w:tcPr>
            <w:tcW w:w="1980" w:type="dxa"/>
            <w:tcMar/>
          </w:tcPr>
          <w:p w:rsidR="00942CBD" w:rsidP="002E7906" w:rsidRDefault="00B866BC" w14:paraId="2747E4E2" w14:textId="63C97CE7">
            <w:pPr>
              <w:rPr>
                <w:b/>
                <w:color w:val="0069B4"/>
              </w:rPr>
            </w:pPr>
            <w:r>
              <w:rPr>
                <w:b/>
                <w:color w:val="0069B4"/>
              </w:rPr>
              <w:t>Ingevuld door</w:t>
            </w:r>
          </w:p>
        </w:tc>
        <w:tc>
          <w:tcPr>
            <w:tcW w:w="4252" w:type="dxa"/>
            <w:tcMar/>
          </w:tcPr>
          <w:p w:rsidR="00942CBD" w:rsidP="002E7906" w:rsidRDefault="00B866BC" w14:paraId="785AF23D" w14:textId="77777777">
            <w:r>
              <w:t>Naam</w:t>
            </w:r>
          </w:p>
          <w:p w:rsidR="00F65D2E" w:rsidP="002E7906" w:rsidRDefault="00E7608D" w14:paraId="0C248354" w14:noSpellErr="1" w14:textId="1F8648EA"/>
        </w:tc>
        <w:tc>
          <w:tcPr>
            <w:tcW w:w="3828" w:type="dxa"/>
            <w:tcMar/>
          </w:tcPr>
          <w:p w:rsidR="00942CBD" w:rsidP="002E7906" w:rsidRDefault="00F65D2E" w14:paraId="6B28B335" w14:textId="44C489EA">
            <w:r>
              <w:t>D</w:t>
            </w:r>
            <w:r w:rsidR="00B866BC">
              <w:t>atum</w:t>
            </w:r>
          </w:p>
          <w:p w:rsidRPr="008E6681" w:rsidR="00F65D2E" w:rsidP="002E7906" w:rsidRDefault="00E7608D" w14:paraId="6FCEDD18" w14:noSpellErr="1" w14:textId="381B8C2A"/>
        </w:tc>
      </w:tr>
    </w:tbl>
    <w:p w:rsidRPr="009D7C04" w:rsidR="009D7C04" w:rsidP="00312F74" w:rsidRDefault="009D7C04" w14:paraId="0B2D3090" w14:textId="5C402FA9"/>
    <w:sectPr w:rsidRPr="009D7C04" w:rsidR="009D7C04" w:rsidSect="00233000">
      <w:headerReference w:type="default" r:id="rId12"/>
      <w:footerReference w:type="default" r:id="rId13"/>
      <w:pgSz w:w="11900" w:h="16840" w:orient="portrait"/>
      <w:pgMar w:top="1418" w:right="890" w:bottom="1418" w:left="890" w:header="2920" w:footer="15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2F60" w:rsidP="00C70A7D" w:rsidRDefault="00092F60" w14:paraId="2171CDDB" w14:textId="77777777">
      <w:pPr>
        <w:spacing w:line="240" w:lineRule="auto"/>
      </w:pPr>
      <w:r>
        <w:separator/>
      </w:r>
    </w:p>
  </w:endnote>
  <w:endnote w:type="continuationSeparator" w:id="0">
    <w:p w:rsidR="00092F60" w:rsidP="00C70A7D" w:rsidRDefault="00092F60" w14:paraId="79FF234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utadella Semi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iutadella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utadella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30B0" w:rsidP="0082174B" w:rsidRDefault="00654429" w14:paraId="2EA66FE3" w14:textId="152E9C83">
    <w:pPr>
      <w:pStyle w:val="Voettekst"/>
      <w:jc w:val="right"/>
    </w:pPr>
    <w:r>
      <w:rPr>
        <w:rFonts w:ascii="Ciutadella Bold" w:hAnsi="Ciutadella Bold"/>
        <w:color w:val="0069B4"/>
        <w:szCs w:val="20"/>
      </w:rPr>
      <w:t xml:space="preserve">Dit formulier kunt u mailen naar </w:t>
    </w:r>
    <w:hyperlink w:history="1" r:id="rId1">
      <w:r w:rsidRPr="00FF4E7D" w:rsidR="0082174B">
        <w:rPr>
          <w:rStyle w:val="Hyperlink"/>
          <w:rFonts w:ascii="Ciutadella Bold" w:hAnsi="Ciutadella Bold"/>
          <w:szCs w:val="20"/>
        </w:rPr>
        <w:t>verkeersmaatregelen@raalte.nl</w:t>
      </w:r>
    </w:hyperlink>
    <w:r>
      <w:rPr>
        <w:rFonts w:ascii="Ciutadella Bold" w:hAnsi="Ciutadella Bold"/>
        <w:color w:val="0069B4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2F60" w:rsidP="00C70A7D" w:rsidRDefault="00092F60" w14:paraId="366629C8" w14:textId="77777777">
      <w:pPr>
        <w:spacing w:line="240" w:lineRule="auto"/>
      </w:pPr>
      <w:r>
        <w:separator/>
      </w:r>
    </w:p>
  </w:footnote>
  <w:footnote w:type="continuationSeparator" w:id="0">
    <w:p w:rsidR="00092F60" w:rsidP="00C70A7D" w:rsidRDefault="00092F60" w14:paraId="0A2AE4C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70A7D" w:rsidRDefault="00234AC4" w14:paraId="61947B7C" w14:textId="77777777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676B4C6" wp14:editId="21153B36">
              <wp:simplePos x="0" y="0"/>
              <wp:positionH relativeFrom="margin">
                <wp:posOffset>1568450</wp:posOffset>
              </wp:positionH>
              <wp:positionV relativeFrom="paragraph">
                <wp:posOffset>-1587500</wp:posOffset>
              </wp:positionV>
              <wp:extent cx="4953000" cy="876300"/>
              <wp:effectExtent l="0" t="0" r="0" b="0"/>
              <wp:wrapSquare wrapText="bothSides"/>
              <wp:docPr id="21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0" cy="876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7E06" w:rsidP="00234AC4" w:rsidRDefault="00E97AEC" w14:paraId="23BA17BD" w14:textId="0E5F1938">
                          <w:pPr>
                            <w:spacing w:line="240" w:lineRule="auto"/>
                            <w:jc w:val="right"/>
                            <w:rPr>
                              <w:rFonts w:ascii="Ciutadella Bold" w:hAnsi="Ciutadella Bold"/>
                              <w:color w:val="0069B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iutadella Bold" w:hAnsi="Ciutadella Bold"/>
                              <w:color w:val="0069B4"/>
                              <w:sz w:val="40"/>
                              <w:szCs w:val="40"/>
                            </w:rPr>
                            <w:t xml:space="preserve">Formulier </w:t>
                          </w:r>
                          <w:r w:rsidR="00852DC7">
                            <w:rPr>
                              <w:rFonts w:ascii="Ciutadella Bold" w:hAnsi="Ciutadella Bold"/>
                              <w:color w:val="0069B4"/>
                              <w:sz w:val="40"/>
                              <w:szCs w:val="40"/>
                            </w:rPr>
                            <w:t>Verkeersmaatregelen</w:t>
                          </w:r>
                        </w:p>
                        <w:p w:rsidR="00852DC7" w:rsidP="00734109" w:rsidRDefault="00734109" w14:paraId="3C6DDFC0" w14:textId="6EE8BA44">
                          <w:pPr>
                            <w:spacing w:line="240" w:lineRule="auto"/>
                            <w:jc w:val="right"/>
                          </w:pPr>
                          <w:r>
                            <w:t>Melding wegafsluiting</w:t>
                          </w:r>
                        </w:p>
                        <w:p w:rsidRPr="00BB1004" w:rsidR="00734109" w:rsidP="00734109" w:rsidRDefault="00734109" w14:paraId="713EBFD5" w14:textId="50F44743">
                          <w:pPr>
                            <w:spacing w:line="240" w:lineRule="auto"/>
                            <w:jc w:val="right"/>
                            <w:rPr>
                              <w:rFonts w:ascii="Myriad" w:hAnsi="Myriad"/>
                              <w:color w:val="0069B4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t>https://melvin.ndw.nu/public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0676B4C6">
              <v:stroke joinstyle="miter"/>
              <v:path gradientshapeok="t" o:connecttype="rect"/>
            </v:shapetype>
            <v:shape id="Tekstvak 2" style="position:absolute;margin-left:123.5pt;margin-top:-125pt;width:390pt;height:6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">
              <v:textbox>
                <w:txbxContent>
                  <w:p w:rsidR="00FE7E06" w:rsidP="00234AC4" w:rsidRDefault="00E97AEC" w14:paraId="23BA17BD" w14:textId="0E5F1938">
                    <w:pPr>
                      <w:spacing w:line="240" w:lineRule="auto"/>
                      <w:jc w:val="right"/>
                      <w:rPr>
                        <w:rFonts w:ascii="Ciutadella Bold" w:hAnsi="Ciutadella Bold"/>
                        <w:color w:val="0069B4"/>
                        <w:sz w:val="40"/>
                        <w:szCs w:val="40"/>
                      </w:rPr>
                    </w:pPr>
                    <w:r>
                      <w:rPr>
                        <w:rFonts w:ascii="Ciutadella Bold" w:hAnsi="Ciutadella Bold"/>
                        <w:color w:val="0069B4"/>
                        <w:sz w:val="40"/>
                        <w:szCs w:val="40"/>
                      </w:rPr>
                      <w:t xml:space="preserve">Formulier </w:t>
                    </w:r>
                    <w:r w:rsidR="00852DC7">
                      <w:rPr>
                        <w:rFonts w:ascii="Ciutadella Bold" w:hAnsi="Ciutadella Bold"/>
                        <w:color w:val="0069B4"/>
                        <w:sz w:val="40"/>
                        <w:szCs w:val="40"/>
                      </w:rPr>
                      <w:t>Verkeersmaatregelen</w:t>
                    </w:r>
                  </w:p>
                  <w:p w:rsidR="00852DC7" w:rsidP="00734109" w:rsidRDefault="00734109" w14:paraId="3C6DDFC0" w14:textId="6EE8BA44">
                    <w:pPr>
                      <w:spacing w:line="240" w:lineRule="auto"/>
                      <w:jc w:val="right"/>
                    </w:pPr>
                    <w:r>
                      <w:t>Melding wegafsluiting</w:t>
                    </w:r>
                  </w:p>
                  <w:p w:rsidRPr="00BB1004" w:rsidR="00734109" w:rsidP="00734109" w:rsidRDefault="00734109" w14:paraId="713EBFD5" w14:textId="50F44743">
                    <w:pPr>
                      <w:spacing w:line="240" w:lineRule="auto"/>
                      <w:jc w:val="right"/>
                      <w:rPr>
                        <w:rFonts w:ascii="Myriad" w:hAnsi="Myriad"/>
                        <w:color w:val="0069B4"/>
                        <w:sz w:val="40"/>
                        <w:szCs w:val="40"/>
                      </w:rPr>
                    </w:pPr>
                    <w:proofErr w:type="gramStart"/>
                    <w:r>
                      <w:t>https://melvin.ndw.nu/public</w:t>
                    </w:r>
                    <w:proofErr w:type="gramEnd"/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47C33DA7" wp14:editId="2820F9BD">
          <wp:simplePos x="0" y="0"/>
          <wp:positionH relativeFrom="page">
            <wp:align>left</wp:align>
          </wp:positionH>
          <wp:positionV relativeFrom="paragraph">
            <wp:posOffset>-1854200</wp:posOffset>
          </wp:positionV>
          <wp:extent cx="7590000" cy="133350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 formuli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527" cy="1335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D763C"/>
    <w:multiLevelType w:val="hybridMultilevel"/>
    <w:tmpl w:val="658C2668"/>
    <w:lvl w:ilvl="0" w:tplc="0413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98" w:hanging="360"/>
      </w:pPr>
    </w:lvl>
    <w:lvl w:ilvl="2" w:tplc="0413001B" w:tentative="1">
      <w:start w:val="1"/>
      <w:numFmt w:val="lowerRoman"/>
      <w:lvlText w:val="%3."/>
      <w:lvlJc w:val="right"/>
      <w:pPr>
        <w:ind w:left="2018" w:hanging="180"/>
      </w:pPr>
    </w:lvl>
    <w:lvl w:ilvl="3" w:tplc="0413000F" w:tentative="1">
      <w:start w:val="1"/>
      <w:numFmt w:val="decimal"/>
      <w:lvlText w:val="%4."/>
      <w:lvlJc w:val="left"/>
      <w:pPr>
        <w:ind w:left="2738" w:hanging="360"/>
      </w:pPr>
    </w:lvl>
    <w:lvl w:ilvl="4" w:tplc="04130019" w:tentative="1">
      <w:start w:val="1"/>
      <w:numFmt w:val="lowerLetter"/>
      <w:lvlText w:val="%5."/>
      <w:lvlJc w:val="left"/>
      <w:pPr>
        <w:ind w:left="3458" w:hanging="360"/>
      </w:pPr>
    </w:lvl>
    <w:lvl w:ilvl="5" w:tplc="0413001B" w:tentative="1">
      <w:start w:val="1"/>
      <w:numFmt w:val="lowerRoman"/>
      <w:lvlText w:val="%6."/>
      <w:lvlJc w:val="right"/>
      <w:pPr>
        <w:ind w:left="4178" w:hanging="180"/>
      </w:pPr>
    </w:lvl>
    <w:lvl w:ilvl="6" w:tplc="0413000F" w:tentative="1">
      <w:start w:val="1"/>
      <w:numFmt w:val="decimal"/>
      <w:lvlText w:val="%7."/>
      <w:lvlJc w:val="left"/>
      <w:pPr>
        <w:ind w:left="4898" w:hanging="360"/>
      </w:pPr>
    </w:lvl>
    <w:lvl w:ilvl="7" w:tplc="04130019" w:tentative="1">
      <w:start w:val="1"/>
      <w:numFmt w:val="lowerLetter"/>
      <w:lvlText w:val="%8."/>
      <w:lvlJc w:val="left"/>
      <w:pPr>
        <w:ind w:left="5618" w:hanging="360"/>
      </w:pPr>
    </w:lvl>
    <w:lvl w:ilvl="8" w:tplc="0413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271F19AF"/>
    <w:multiLevelType w:val="hybridMultilevel"/>
    <w:tmpl w:val="7B8630EC"/>
    <w:lvl w:ilvl="0" w:tplc="8FE6DC4A">
      <w:numFmt w:val="bullet"/>
      <w:lvlText w:val="-"/>
      <w:lvlJc w:val="left"/>
      <w:pPr>
        <w:ind w:left="720" w:hanging="360"/>
      </w:pPr>
      <w:rPr>
        <w:rFonts w:hint="default" w:ascii="Myriad Pro" w:hAnsi="Myriad Pro" w:cs="Verdan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AC3B10"/>
    <w:multiLevelType w:val="hybridMultilevel"/>
    <w:tmpl w:val="3768EC6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27444"/>
    <w:multiLevelType w:val="hybridMultilevel"/>
    <w:tmpl w:val="5D8C51D0"/>
    <w:lvl w:ilvl="0" w:tplc="35729D56">
      <w:start w:val="8100"/>
      <w:numFmt w:val="bullet"/>
      <w:lvlText w:val=""/>
      <w:lvlJc w:val="left"/>
      <w:pPr>
        <w:ind w:left="720" w:hanging="360"/>
      </w:pPr>
      <w:rPr>
        <w:rFonts w:hint="default" w:ascii="Symbol" w:hAnsi="Symbol" w:cs="Verdan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7B4F2B"/>
    <w:multiLevelType w:val="hybridMultilevel"/>
    <w:tmpl w:val="8F52D05C"/>
    <w:lvl w:ilvl="0" w:tplc="35729D56">
      <w:start w:val="8100"/>
      <w:numFmt w:val="bullet"/>
      <w:lvlText w:val=""/>
      <w:lvlJc w:val="left"/>
      <w:pPr>
        <w:ind w:left="720" w:hanging="360"/>
      </w:pPr>
      <w:rPr>
        <w:rFonts w:hint="default" w:ascii="Symbol" w:hAnsi="Symbol" w:cs="Verdan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CA5CFA"/>
    <w:multiLevelType w:val="hybridMultilevel"/>
    <w:tmpl w:val="3AE0F6B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E46E16"/>
    <w:multiLevelType w:val="hybridMultilevel"/>
    <w:tmpl w:val="658C26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54A5C"/>
    <w:multiLevelType w:val="hybridMultilevel"/>
    <w:tmpl w:val="A9489A4E"/>
    <w:lvl w:ilvl="0" w:tplc="107E156A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69B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D19E6"/>
    <w:multiLevelType w:val="hybridMultilevel"/>
    <w:tmpl w:val="55F4F3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25B0A"/>
    <w:multiLevelType w:val="hybridMultilevel"/>
    <w:tmpl w:val="A202BCB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9BB168E"/>
    <w:multiLevelType w:val="hybridMultilevel"/>
    <w:tmpl w:val="491E88DA"/>
    <w:lvl w:ilvl="0" w:tplc="8FB24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69B4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F61AC1"/>
    <w:multiLevelType w:val="multilevel"/>
    <w:tmpl w:val="CD0A71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90B35"/>
    <w:multiLevelType w:val="hybridMultilevel"/>
    <w:tmpl w:val="CD0A7178"/>
    <w:lvl w:ilvl="0" w:tplc="0413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>
      <w:start w:val="1"/>
      <w:numFmt w:val="lowerRoman"/>
      <w:lvlText w:val="%3."/>
      <w:lvlJc w:val="right"/>
      <w:pPr>
        <w:ind w:left="2084" w:hanging="180"/>
      </w:pPr>
    </w:lvl>
    <w:lvl w:ilvl="3" w:tplc="0413000F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414694E"/>
    <w:multiLevelType w:val="hybridMultilevel"/>
    <w:tmpl w:val="03D0A656"/>
    <w:lvl w:ilvl="0" w:tplc="943ADF3E">
      <w:start w:val="2"/>
      <w:numFmt w:val="bullet"/>
      <w:lvlText w:val="•"/>
      <w:lvlJc w:val="left"/>
      <w:pPr>
        <w:ind w:left="720" w:hanging="360"/>
      </w:pPr>
      <w:rPr>
        <w:rFonts w:hint="default" w:ascii="Myriad Pro" w:hAnsi="Myriad Pro" w:cs="Verdan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6A3317"/>
    <w:multiLevelType w:val="hybridMultilevel"/>
    <w:tmpl w:val="8812A99E"/>
    <w:lvl w:ilvl="0" w:tplc="943ADF3E">
      <w:start w:val="2"/>
      <w:numFmt w:val="bullet"/>
      <w:lvlText w:val="•"/>
      <w:lvlJc w:val="left"/>
      <w:pPr>
        <w:ind w:left="720" w:hanging="360"/>
      </w:pPr>
      <w:rPr>
        <w:rFonts w:hint="default" w:ascii="Myriad Pro" w:hAnsi="Myriad Pro" w:cs="Verdan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FA12646"/>
    <w:multiLevelType w:val="hybridMultilevel"/>
    <w:tmpl w:val="FCACD44E"/>
    <w:lvl w:ilvl="0" w:tplc="107E156A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69B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12"/>
  </w:num>
  <w:num w:numId="9">
    <w:abstractNumId w:val="5"/>
  </w:num>
  <w:num w:numId="10">
    <w:abstractNumId w:val="1"/>
  </w:num>
  <w:num w:numId="11">
    <w:abstractNumId w:val="15"/>
  </w:num>
  <w:num w:numId="12">
    <w:abstractNumId w:val="2"/>
  </w:num>
  <w:num w:numId="13">
    <w:abstractNumId w:val="9"/>
  </w:num>
  <w:num w:numId="14">
    <w:abstractNumId w:val="13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AC4"/>
    <w:rsid w:val="00005F95"/>
    <w:rsid w:val="000157FD"/>
    <w:rsid w:val="000327A2"/>
    <w:rsid w:val="000327A4"/>
    <w:rsid w:val="00054573"/>
    <w:rsid w:val="00055CEB"/>
    <w:rsid w:val="00092F60"/>
    <w:rsid w:val="00096A5F"/>
    <w:rsid w:val="000A0791"/>
    <w:rsid w:val="000A5B0C"/>
    <w:rsid w:val="000C58AF"/>
    <w:rsid w:val="000D3243"/>
    <w:rsid w:val="000E134C"/>
    <w:rsid w:val="001055E9"/>
    <w:rsid w:val="00113253"/>
    <w:rsid w:val="001143A3"/>
    <w:rsid w:val="00122B2C"/>
    <w:rsid w:val="00123967"/>
    <w:rsid w:val="00134865"/>
    <w:rsid w:val="00141694"/>
    <w:rsid w:val="00144345"/>
    <w:rsid w:val="00161346"/>
    <w:rsid w:val="001675B1"/>
    <w:rsid w:val="001B3BF2"/>
    <w:rsid w:val="001D2DC2"/>
    <w:rsid w:val="001E2109"/>
    <w:rsid w:val="0020027B"/>
    <w:rsid w:val="00201EDF"/>
    <w:rsid w:val="00233000"/>
    <w:rsid w:val="00234AC4"/>
    <w:rsid w:val="0024230D"/>
    <w:rsid w:val="0024708A"/>
    <w:rsid w:val="0025291D"/>
    <w:rsid w:val="00253DB6"/>
    <w:rsid w:val="002816CA"/>
    <w:rsid w:val="002C43E1"/>
    <w:rsid w:val="002C6F75"/>
    <w:rsid w:val="002F4BB1"/>
    <w:rsid w:val="002F7790"/>
    <w:rsid w:val="00312F74"/>
    <w:rsid w:val="003178F7"/>
    <w:rsid w:val="003403D4"/>
    <w:rsid w:val="003449C4"/>
    <w:rsid w:val="003522A9"/>
    <w:rsid w:val="00360114"/>
    <w:rsid w:val="003629F3"/>
    <w:rsid w:val="003951C5"/>
    <w:rsid w:val="003A25AB"/>
    <w:rsid w:val="003D2EF8"/>
    <w:rsid w:val="003D7AEB"/>
    <w:rsid w:val="003E4661"/>
    <w:rsid w:val="003F68BA"/>
    <w:rsid w:val="0040186E"/>
    <w:rsid w:val="00416DC0"/>
    <w:rsid w:val="00421C00"/>
    <w:rsid w:val="0042409B"/>
    <w:rsid w:val="004408EA"/>
    <w:rsid w:val="00440BB9"/>
    <w:rsid w:val="00444A6F"/>
    <w:rsid w:val="004749DE"/>
    <w:rsid w:val="00480F46"/>
    <w:rsid w:val="0048236A"/>
    <w:rsid w:val="00484C60"/>
    <w:rsid w:val="00485046"/>
    <w:rsid w:val="00485DDF"/>
    <w:rsid w:val="00491D00"/>
    <w:rsid w:val="00494191"/>
    <w:rsid w:val="004B7BC0"/>
    <w:rsid w:val="004F03FE"/>
    <w:rsid w:val="00501A6A"/>
    <w:rsid w:val="0051575C"/>
    <w:rsid w:val="005225E4"/>
    <w:rsid w:val="0053033D"/>
    <w:rsid w:val="00533F4A"/>
    <w:rsid w:val="00547759"/>
    <w:rsid w:val="00564F34"/>
    <w:rsid w:val="005700E0"/>
    <w:rsid w:val="00572A75"/>
    <w:rsid w:val="00575E09"/>
    <w:rsid w:val="005A1D57"/>
    <w:rsid w:val="005A548D"/>
    <w:rsid w:val="005C3068"/>
    <w:rsid w:val="005D3F0B"/>
    <w:rsid w:val="005E78B6"/>
    <w:rsid w:val="006007E8"/>
    <w:rsid w:val="006210D1"/>
    <w:rsid w:val="00631440"/>
    <w:rsid w:val="00636990"/>
    <w:rsid w:val="00654429"/>
    <w:rsid w:val="00657791"/>
    <w:rsid w:val="00675F8A"/>
    <w:rsid w:val="006A00A6"/>
    <w:rsid w:val="006A4001"/>
    <w:rsid w:val="006D04F8"/>
    <w:rsid w:val="00705510"/>
    <w:rsid w:val="00706E12"/>
    <w:rsid w:val="0071158E"/>
    <w:rsid w:val="00730970"/>
    <w:rsid w:val="00734109"/>
    <w:rsid w:val="007520AA"/>
    <w:rsid w:val="0077475E"/>
    <w:rsid w:val="00774E86"/>
    <w:rsid w:val="00777FE9"/>
    <w:rsid w:val="007A2CC3"/>
    <w:rsid w:val="007A7640"/>
    <w:rsid w:val="007B7725"/>
    <w:rsid w:val="007C50F3"/>
    <w:rsid w:val="007D0AD9"/>
    <w:rsid w:val="007D12EF"/>
    <w:rsid w:val="007D593A"/>
    <w:rsid w:val="007E022C"/>
    <w:rsid w:val="007E40E0"/>
    <w:rsid w:val="007E5F11"/>
    <w:rsid w:val="0082174B"/>
    <w:rsid w:val="00822ABB"/>
    <w:rsid w:val="00851B70"/>
    <w:rsid w:val="00852DC7"/>
    <w:rsid w:val="00852F5B"/>
    <w:rsid w:val="00860571"/>
    <w:rsid w:val="008C1FD9"/>
    <w:rsid w:val="008C35EA"/>
    <w:rsid w:val="008C758B"/>
    <w:rsid w:val="008E6681"/>
    <w:rsid w:val="008F1313"/>
    <w:rsid w:val="009043AA"/>
    <w:rsid w:val="00914588"/>
    <w:rsid w:val="00932B83"/>
    <w:rsid w:val="00933AFA"/>
    <w:rsid w:val="00942CBD"/>
    <w:rsid w:val="00943F3E"/>
    <w:rsid w:val="00947255"/>
    <w:rsid w:val="0095196C"/>
    <w:rsid w:val="00992DF2"/>
    <w:rsid w:val="009A12BD"/>
    <w:rsid w:val="009A7F14"/>
    <w:rsid w:val="009B4928"/>
    <w:rsid w:val="009B676A"/>
    <w:rsid w:val="009C5551"/>
    <w:rsid w:val="009C5563"/>
    <w:rsid w:val="009D7C04"/>
    <w:rsid w:val="009E3F55"/>
    <w:rsid w:val="009F494B"/>
    <w:rsid w:val="009F700F"/>
    <w:rsid w:val="00A13209"/>
    <w:rsid w:val="00A23FE5"/>
    <w:rsid w:val="00A3281D"/>
    <w:rsid w:val="00A34F5A"/>
    <w:rsid w:val="00A6521D"/>
    <w:rsid w:val="00AA2C48"/>
    <w:rsid w:val="00AA7414"/>
    <w:rsid w:val="00AB5558"/>
    <w:rsid w:val="00AB77C8"/>
    <w:rsid w:val="00AE463E"/>
    <w:rsid w:val="00B22B3C"/>
    <w:rsid w:val="00B31B85"/>
    <w:rsid w:val="00B42749"/>
    <w:rsid w:val="00B72420"/>
    <w:rsid w:val="00B75910"/>
    <w:rsid w:val="00B830B0"/>
    <w:rsid w:val="00B866BC"/>
    <w:rsid w:val="00BA046C"/>
    <w:rsid w:val="00BB1004"/>
    <w:rsid w:val="00BC3964"/>
    <w:rsid w:val="00C27F60"/>
    <w:rsid w:val="00C43A93"/>
    <w:rsid w:val="00C52152"/>
    <w:rsid w:val="00C62F74"/>
    <w:rsid w:val="00C645A5"/>
    <w:rsid w:val="00C70A7D"/>
    <w:rsid w:val="00C73775"/>
    <w:rsid w:val="00C83137"/>
    <w:rsid w:val="00C912C5"/>
    <w:rsid w:val="00CA336F"/>
    <w:rsid w:val="00CC19DC"/>
    <w:rsid w:val="00CE2936"/>
    <w:rsid w:val="00CF2394"/>
    <w:rsid w:val="00CF2E1D"/>
    <w:rsid w:val="00CF4925"/>
    <w:rsid w:val="00D029CC"/>
    <w:rsid w:val="00D31276"/>
    <w:rsid w:val="00D31882"/>
    <w:rsid w:val="00D3528D"/>
    <w:rsid w:val="00D37F86"/>
    <w:rsid w:val="00D40AC7"/>
    <w:rsid w:val="00D8770A"/>
    <w:rsid w:val="00DB59EC"/>
    <w:rsid w:val="00DD17E3"/>
    <w:rsid w:val="00DF6B0A"/>
    <w:rsid w:val="00E0672F"/>
    <w:rsid w:val="00E16325"/>
    <w:rsid w:val="00E25479"/>
    <w:rsid w:val="00E27529"/>
    <w:rsid w:val="00E32FDE"/>
    <w:rsid w:val="00E64D99"/>
    <w:rsid w:val="00E70A1B"/>
    <w:rsid w:val="00E7608D"/>
    <w:rsid w:val="00E97AEC"/>
    <w:rsid w:val="00EC4013"/>
    <w:rsid w:val="00EF5388"/>
    <w:rsid w:val="00F112BE"/>
    <w:rsid w:val="00F15FE8"/>
    <w:rsid w:val="00F21338"/>
    <w:rsid w:val="00F2191A"/>
    <w:rsid w:val="00F34599"/>
    <w:rsid w:val="00F3660D"/>
    <w:rsid w:val="00F45127"/>
    <w:rsid w:val="00F52F2D"/>
    <w:rsid w:val="00F65D2E"/>
    <w:rsid w:val="00FA2F39"/>
    <w:rsid w:val="00FB7718"/>
    <w:rsid w:val="00FC4E5A"/>
    <w:rsid w:val="00FC6690"/>
    <w:rsid w:val="00FE58C5"/>
    <w:rsid w:val="00FE66C3"/>
    <w:rsid w:val="00FE7E06"/>
    <w:rsid w:val="1DA4C06C"/>
    <w:rsid w:val="5E161E33"/>
    <w:rsid w:val="7673C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BBC2D6"/>
  <w15:chartTrackingRefBased/>
  <w15:docId w15:val="{920C0A75-31E2-47AC-B383-0B09C9DB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aliases w:val="Broodtekst - Gemeente Raalte"/>
    <w:qFormat/>
    <w:rsid w:val="00E0672F"/>
    <w:pPr>
      <w:spacing w:line="360" w:lineRule="auto"/>
    </w:pPr>
    <w:rPr>
      <w:rFonts w:ascii="Myriad Pro" w:hAnsi="Myriad Pro"/>
      <w:color w:val="1A1918"/>
      <w:sz w:val="20"/>
    </w:rPr>
  </w:style>
  <w:style w:type="paragraph" w:styleId="Kop1">
    <w:name w:val="heading 1"/>
    <w:aliases w:val="Titel - Gemeente Raalte"/>
    <w:basedOn w:val="Standaard"/>
    <w:next w:val="Standaard"/>
    <w:link w:val="Kop1Char"/>
    <w:uiPriority w:val="9"/>
    <w:qFormat/>
    <w:rsid w:val="00C70A7D"/>
    <w:pPr>
      <w:keepNext/>
      <w:keepLines/>
      <w:spacing w:before="240"/>
      <w:outlineLvl w:val="0"/>
    </w:pPr>
    <w:rPr>
      <w:rFonts w:ascii="Ciutadella SemiBold" w:hAnsi="Ciutadella SemiBold" w:eastAsiaTheme="majorEastAsia" w:cstheme="majorBidi"/>
      <w:b/>
      <w:color w:val="0067A5"/>
      <w:sz w:val="56"/>
      <w:szCs w:val="32"/>
    </w:rPr>
  </w:style>
  <w:style w:type="paragraph" w:styleId="Kop2">
    <w:name w:val="heading 2"/>
    <w:aliases w:val="Subtitel - Gemeente Raalte"/>
    <w:basedOn w:val="Standaard"/>
    <w:next w:val="Standaard"/>
    <w:link w:val="Kop2Char"/>
    <w:uiPriority w:val="9"/>
    <w:unhideWhenUsed/>
    <w:qFormat/>
    <w:rsid w:val="006D04F8"/>
    <w:pPr>
      <w:keepNext/>
      <w:keepLines/>
      <w:spacing w:before="40" w:line="240" w:lineRule="auto"/>
      <w:outlineLvl w:val="1"/>
    </w:pPr>
    <w:rPr>
      <w:rFonts w:ascii="Ciutadella" w:hAnsi="Ciutadella" w:eastAsiaTheme="majorEastAsia" w:cstheme="majorBidi"/>
      <w:color w:val="4D4D4C"/>
      <w:sz w:val="28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70A7D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C70A7D"/>
  </w:style>
  <w:style w:type="paragraph" w:styleId="Voettekst">
    <w:name w:val="footer"/>
    <w:basedOn w:val="Standaard"/>
    <w:link w:val="VoettekstChar"/>
    <w:uiPriority w:val="99"/>
    <w:unhideWhenUsed/>
    <w:rsid w:val="00C70A7D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C70A7D"/>
  </w:style>
  <w:style w:type="paragraph" w:styleId="Geenafstand">
    <w:name w:val="No Spacing"/>
    <w:aliases w:val="Kopjes - Gemeente Raalte"/>
    <w:uiPriority w:val="1"/>
    <w:qFormat/>
    <w:rsid w:val="00233000"/>
    <w:rPr>
      <w:rFonts w:ascii="Ciutadella SemiBold" w:hAnsi="Ciutadella SemiBold"/>
      <w:b/>
      <w:color w:val="0067A5"/>
      <w:sz w:val="36"/>
    </w:rPr>
  </w:style>
  <w:style w:type="character" w:styleId="Kop1Char" w:customStyle="1">
    <w:name w:val="Kop 1 Char"/>
    <w:aliases w:val="Titel - Gemeente Raalte Char"/>
    <w:basedOn w:val="Standaardalinea-lettertype"/>
    <w:link w:val="Kop1"/>
    <w:uiPriority w:val="9"/>
    <w:rsid w:val="00C70A7D"/>
    <w:rPr>
      <w:rFonts w:ascii="Ciutadella SemiBold" w:hAnsi="Ciutadella SemiBold" w:eastAsiaTheme="majorEastAsia" w:cstheme="majorBidi"/>
      <w:b/>
      <w:color w:val="0067A5"/>
      <w:sz w:val="56"/>
      <w:szCs w:val="32"/>
    </w:rPr>
  </w:style>
  <w:style w:type="character" w:styleId="Kop2Char" w:customStyle="1">
    <w:name w:val="Kop 2 Char"/>
    <w:aliases w:val="Subtitel - Gemeente Raalte Char"/>
    <w:basedOn w:val="Standaardalinea-lettertype"/>
    <w:link w:val="Kop2"/>
    <w:uiPriority w:val="9"/>
    <w:rsid w:val="006D04F8"/>
    <w:rPr>
      <w:rFonts w:ascii="Ciutadella" w:hAnsi="Ciutadella" w:eastAsiaTheme="majorEastAsia" w:cstheme="majorBidi"/>
      <w:color w:val="4D4D4C"/>
      <w:sz w:val="28"/>
      <w:szCs w:val="26"/>
    </w:rPr>
  </w:style>
  <w:style w:type="paragraph" w:styleId="Basisalinea" w:customStyle="1">
    <w:name w:val="[Basisalinea]"/>
    <w:basedOn w:val="Standaard"/>
    <w:uiPriority w:val="99"/>
    <w:rsid w:val="002C43E1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Lijstalinea">
    <w:name w:val="List Paragraph"/>
    <w:basedOn w:val="Standaard"/>
    <w:uiPriority w:val="34"/>
    <w:rsid w:val="0042409B"/>
    <w:pPr>
      <w:ind w:left="720"/>
      <w:contextualSpacing/>
    </w:pPr>
  </w:style>
  <w:style w:type="paragraph" w:styleId="Revisie">
    <w:name w:val="Revision"/>
    <w:hidden/>
    <w:uiPriority w:val="99"/>
    <w:semiHidden/>
    <w:rsid w:val="000E134C"/>
    <w:rPr>
      <w:rFonts w:ascii="Myriad Pro" w:hAnsi="Myriad Pro"/>
      <w:color w:val="1A1918"/>
      <w:sz w:val="20"/>
    </w:rPr>
  </w:style>
  <w:style w:type="paragraph" w:styleId="Default" w:customStyle="1">
    <w:name w:val="Default"/>
    <w:rsid w:val="00491D00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Standaardalinea-lettertype"/>
    <w:uiPriority w:val="99"/>
    <w:unhideWhenUsed/>
    <w:rsid w:val="0091458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14588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3403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e240292f72a440c5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rkeersmaatregelen@raalte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on%20Kassies\Downloads\GemeenteRaalte_PDFFormulieren.dotx" TargetMode="External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5c6ca-58af-4379-8f4e-37a0c04fb4f0}"/>
      </w:docPartPr>
      <w:docPartBody>
        <w:p w14:paraId="4D6927D2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GemeenteRaalt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69920E-339C-421D-881F-73D4B7A7178D}"/>
</file>

<file path=customXml/itemProps2.xml><?xml version="1.0" encoding="utf-8"?>
<ds:datastoreItem xmlns:ds="http://schemas.openxmlformats.org/officeDocument/2006/customXml" ds:itemID="{B912DD43-9781-4311-876C-E05073490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6A5EA-A551-47E9-87A7-F8B15464F6AF}">
  <ds:schemaRefs>
    <ds:schemaRef ds:uri="http://schemas.microsoft.com/office/2006/metadata/properties"/>
    <ds:schemaRef ds:uri="http://schemas.microsoft.com/office/infopath/2007/PartnerControls"/>
    <ds:schemaRef ds:uri="966b5a16-7f81-47af-8b8c-438d29320ad6"/>
  </ds:schemaRefs>
</ds:datastoreItem>
</file>

<file path=customXml/itemProps4.xml><?xml version="1.0" encoding="utf-8"?>
<ds:datastoreItem xmlns:ds="http://schemas.openxmlformats.org/officeDocument/2006/customXml" ds:itemID="{75945C34-11B6-408B-8B55-AD41501E647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GemeenteRaalte_PDFFormulieren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Timon Kassies</dc:creator>
  <cp:keywords/>
  <dc:description/>
  <cp:lastModifiedBy>Blokker, Wilco</cp:lastModifiedBy>
  <cp:revision>3</cp:revision>
  <cp:lastPrinted>2020-10-28T08:02:00Z</cp:lastPrinted>
  <dcterms:created xsi:type="dcterms:W3CDTF">2022-07-28T05:57:00Z</dcterms:created>
  <dcterms:modified xsi:type="dcterms:W3CDTF">2022-08-11T07:43:13Z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Classificatie">
    <vt:lpwstr>6;#0.0 - Bestuur en ondersteuning|fad8819e-2af6-4873-a860-9291055f713c</vt:lpwstr>
  </property>
  <property fmtid="{D5CDD505-2E9C-101B-9397-08002B2CF9AE}" pid="4" name="Organisatie">
    <vt:lpwstr>8;#RLT-BDV|532ae640-badb-4309-9b58-5a307b13ba88</vt:lpwstr>
  </property>
  <property fmtid="{D5CDD505-2E9C-101B-9397-08002B2CF9AE}" pid="5" name="Documenttype">
    <vt:lpwstr/>
  </property>
  <property fmtid="{D5CDD505-2E9C-101B-9397-08002B2CF9AE}" pid="6" name="Documenttaal">
    <vt:lpwstr>2;#Nederlands|519689bf-6b82-4ac4-acfb-f627d324f32a</vt:lpwstr>
  </property>
  <property fmtid="{D5CDD505-2E9C-101B-9397-08002B2CF9AE}" pid="7" name="Documentstatus">
    <vt:lpwstr/>
  </property>
  <property fmtid="{D5CDD505-2E9C-101B-9397-08002B2CF9AE}" pid="8" name="Identificatiekenmerk">
    <vt:lpwstr>4;#NL-RatGR|df4b7b0e-9908-408b-9b2f-2094ce523bbf</vt:lpwstr>
  </property>
  <property fmtid="{D5CDD505-2E9C-101B-9397-08002B2CF9AE}" pid="9" name="Vertrouwelijkheid">
    <vt:lpwstr>1;#Intern vertrouwelijk|0cccda81-4174-49df-8a69-bbc4c740eef7</vt:lpwstr>
  </property>
  <property fmtid="{D5CDD505-2E9C-101B-9397-08002B2CF9AE}" pid="10" name="l72b65e41614461b9b237d2ca8dc3bfa">
    <vt:lpwstr>NL-RatGR|df4b7b0e-9908-408b-9b2f-2094ce523bbf</vt:lpwstr>
  </property>
  <property fmtid="{D5CDD505-2E9C-101B-9397-08002B2CF9AE}" pid="11" name="pd50c43e94894024a73443235b9c5599">
    <vt:lpwstr/>
  </property>
  <property fmtid="{D5CDD505-2E9C-101B-9397-08002B2CF9AE}" pid="12" name="h094006d2ad9401f9b7d73498d7056c6">
    <vt:lpwstr>Nederlands|519689bf-6b82-4ac4-acfb-f627d324f32a</vt:lpwstr>
  </property>
  <property fmtid="{D5CDD505-2E9C-101B-9397-08002B2CF9AE}" pid="13" name="c9555a5d75ea45459c485b5bc5619d47">
    <vt:lpwstr>RLT-BDV|532ae640-badb-4309-9b58-5a307b13ba88</vt:lpwstr>
  </property>
  <property fmtid="{D5CDD505-2E9C-101B-9397-08002B2CF9AE}" pid="14" name="jf3007396e7347cea609257d9eaa4ca6">
    <vt:lpwstr/>
  </property>
  <property fmtid="{D5CDD505-2E9C-101B-9397-08002B2CF9AE}" pid="15" name="e8b9f9cac66945448abed9f71f009dbb">
    <vt:lpwstr>0.0 - Bestuur en ondersteuning|fad8819e-2af6-4873-a860-9291055f713c</vt:lpwstr>
  </property>
  <property fmtid="{D5CDD505-2E9C-101B-9397-08002B2CF9AE}" pid="16" name="ge0bf3e4aade45a29e5e49763c92758f">
    <vt:lpwstr>Intern vertrouwelijk|0cccda81-4174-49df-8a69-bbc4c740eef7</vt:lpwstr>
  </property>
  <property fmtid="{D5CDD505-2E9C-101B-9397-08002B2CF9AE}" pid="17" name="MediaServiceImageTags">
    <vt:lpwstr/>
  </property>
</Properties>
</file>